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ED651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11091/047-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ED651C" w:rsidRPr="00ED651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ED651C" w:rsidRPr="00ED651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ED651C" w:rsidRPr="00ED651C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ED651C" w:rsidRPr="00ED651C">
          <w:rPr>
            <w:u w:val="single"/>
          </w:rPr>
          <w:t xml:space="preserve"> 11091/047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ED651C" w:rsidRPr="00ED651C">
          <w:rPr>
            <w:rStyle w:val="aa"/>
          </w:rPr>
          <w:t xml:space="preserve"> Инженер по медицинскому оборудованию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ED651C" w:rsidRPr="00ED651C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ED651C" w:rsidRPr="00ED651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736BAA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736BAA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340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FE7DFE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356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8439E1" w:rsidRPr="008439E1">
          <w:rPr>
            <w:bCs/>
          </w:rPr>
          <w:t>-</w:t>
        </w:r>
        <w:r w:rsidR="008439E1" w:rsidRPr="008439E1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8439E1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ED65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11091/047-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736BAA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736BAA" w:rsidRPr="00F912F0">
            <w:rPr>
              <w:rStyle w:val="ad"/>
              <w:sz w:val="20"/>
              <w:szCs w:val="20"/>
            </w:rPr>
            <w:fldChar w:fldCharType="separate"/>
          </w:r>
          <w:r w:rsidR="00ED651C">
            <w:rPr>
              <w:rStyle w:val="ad"/>
              <w:noProof/>
              <w:sz w:val="20"/>
              <w:szCs w:val="20"/>
            </w:rPr>
            <w:t>1</w:t>
          </w:r>
          <w:r w:rsidR="00736BAA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D651C" w:rsidRPr="00ED651C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C9A2FAA4B0BF4631A9AD793A35501939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7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72E78822EA64E2C8EB58ADB825A1F36"/>
    <w:docVar w:name="rm_id" w:val="200"/>
    <w:docVar w:name="rm_name" w:val=" Инженер по медицинскому оборудованию "/>
    <w:docVar w:name="rm_number" w:val=" 11091/047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F072B0"/>
    <w:rsid w:val="00025683"/>
    <w:rsid w:val="0003008D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B1E87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36BAA"/>
    <w:rsid w:val="00754D38"/>
    <w:rsid w:val="0076042D"/>
    <w:rsid w:val="007D1852"/>
    <w:rsid w:val="007D2CEA"/>
    <w:rsid w:val="008439E1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D651C"/>
    <w:rsid w:val="00EF3DC4"/>
    <w:rsid w:val="00F072B0"/>
    <w:rsid w:val="00F76072"/>
    <w:rsid w:val="00F912F0"/>
    <w:rsid w:val="00FB001B"/>
    <w:rsid w:val="00FD2BA8"/>
    <w:rsid w:val="00FE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2016-11-24T13:30:00Z</dcterms:created>
  <dcterms:modified xsi:type="dcterms:W3CDTF">2016-11-25T06:31:00Z</dcterms:modified>
</cp:coreProperties>
</file>